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="0068365E">
        <w:fldChar w:fldCharType="begin"/>
      </w:r>
      <w:r w:rsidR="0068365E">
        <w:instrText xml:space="preserve"> DOCVARIABLE ceh_info \* MERGEFORMAT </w:instrText>
      </w:r>
      <w:r w:rsidR="0068365E">
        <w:fldChar w:fldCharType="separate"/>
      </w:r>
      <w:r w:rsidR="00781C9B" w:rsidRPr="00781C9B">
        <w:rPr>
          <w:rStyle w:val="a9"/>
        </w:rPr>
        <w:t xml:space="preserve"> Акционерное общество "Енисейское речное пароходство" </w:t>
      </w:r>
      <w:r w:rsidR="0068365E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624"/>
        <w:gridCol w:w="3054"/>
        <w:gridCol w:w="1315"/>
      </w:tblGrid>
      <w:tr w:rsidR="00DB70BA" w:rsidRPr="00AF49A3" w:rsidTr="00111E7B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62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05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привлекаемые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111E7B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62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05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B54D16" w:rsidRPr="00AF49A3" w:rsidTr="00AB4A9E">
        <w:trPr>
          <w:jc w:val="center"/>
        </w:trPr>
        <w:tc>
          <w:tcPr>
            <w:tcW w:w="15563" w:type="dxa"/>
            <w:gridSpan w:val="6"/>
            <w:vAlign w:val="center"/>
          </w:tcPr>
          <w:p w:rsidR="00B54D16" w:rsidRPr="00BB2554" w:rsidRDefault="00B54D16" w:rsidP="00DB70BA">
            <w:pPr>
              <w:pStyle w:val="aa"/>
            </w:pPr>
            <w:r w:rsidRPr="00BB2554">
              <w:rPr>
                <w:b/>
                <w:i/>
              </w:rPr>
              <w:t>Филиал АО "ЕРП" Подтесовская ремонтно-эксплуатационная база флота (Красноярский край, Енисейский район, п.Подтесово, ул.Калинина № 2)</w:t>
            </w:r>
          </w:p>
        </w:tc>
      </w:tr>
      <w:tr w:rsidR="00BB2554" w:rsidRPr="00AF49A3" w:rsidTr="00A87C04">
        <w:trPr>
          <w:jc w:val="center"/>
        </w:trPr>
        <w:tc>
          <w:tcPr>
            <w:tcW w:w="15563" w:type="dxa"/>
            <w:gridSpan w:val="6"/>
            <w:vAlign w:val="center"/>
          </w:tcPr>
          <w:p w:rsidR="00BB2554" w:rsidRPr="00063DF1" w:rsidRDefault="00BB2554" w:rsidP="00DB70BA">
            <w:pPr>
              <w:pStyle w:val="aa"/>
            </w:pPr>
            <w:r>
              <w:rPr>
                <w:i/>
              </w:rPr>
              <w:t>Береговые подразделения</w:t>
            </w:r>
          </w:p>
        </w:tc>
      </w:tr>
      <w:tr w:rsidR="00977246" w:rsidRPr="00AF49A3" w:rsidTr="004F210C">
        <w:trPr>
          <w:jc w:val="center"/>
        </w:trPr>
        <w:tc>
          <w:tcPr>
            <w:tcW w:w="15563" w:type="dxa"/>
            <w:gridSpan w:val="6"/>
            <w:vAlign w:val="center"/>
          </w:tcPr>
          <w:p w:rsidR="00977246" w:rsidRPr="00977246" w:rsidRDefault="00977246" w:rsidP="00DB70BA">
            <w:pPr>
              <w:pStyle w:val="aa"/>
              <w:rPr>
                <w:b/>
              </w:rPr>
            </w:pPr>
            <w:r w:rsidRPr="00977246">
              <w:rPr>
                <w:b/>
                <w:i/>
              </w:rPr>
              <w:t>Береговой производственный участок</w:t>
            </w:r>
            <w:r>
              <w:rPr>
                <w:b/>
                <w:i/>
              </w:rPr>
              <w:t xml:space="preserve"> (07)</w:t>
            </w:r>
          </w:p>
        </w:tc>
      </w:tr>
      <w:tr w:rsidR="00977246" w:rsidRPr="00AF49A3" w:rsidTr="00911CF5">
        <w:trPr>
          <w:jc w:val="center"/>
        </w:trPr>
        <w:tc>
          <w:tcPr>
            <w:tcW w:w="15563" w:type="dxa"/>
            <w:gridSpan w:val="6"/>
            <w:vAlign w:val="center"/>
          </w:tcPr>
          <w:p w:rsidR="00977246" w:rsidRPr="00063DF1" w:rsidRDefault="00977246" w:rsidP="00DB70BA">
            <w:pPr>
              <w:pStyle w:val="aa"/>
            </w:pPr>
            <w:r>
              <w:rPr>
                <w:i/>
              </w:rPr>
              <w:t>Участок по ремонту и обслуживанию судового электрооборудования</w:t>
            </w:r>
          </w:p>
        </w:tc>
      </w:tr>
      <w:tr w:rsidR="00781C9B" w:rsidRPr="00AF49A3" w:rsidTr="00111E7B">
        <w:trPr>
          <w:jc w:val="center"/>
        </w:trPr>
        <w:tc>
          <w:tcPr>
            <w:tcW w:w="3049" w:type="dxa"/>
            <w:vAlign w:val="center"/>
          </w:tcPr>
          <w:p w:rsidR="00781C9B" w:rsidRPr="00781C9B" w:rsidRDefault="00781C9B" w:rsidP="00781C9B">
            <w:pPr>
              <w:pStyle w:val="aa"/>
              <w:jc w:val="left"/>
            </w:pPr>
            <w:r>
              <w:t>260723. Инженер-электроник</w:t>
            </w:r>
          </w:p>
        </w:tc>
        <w:tc>
          <w:tcPr>
            <w:tcW w:w="3686" w:type="dxa"/>
            <w:vAlign w:val="center"/>
          </w:tcPr>
          <w:p w:rsidR="00781C9B" w:rsidRPr="00063DF1" w:rsidRDefault="00781C9B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81C9B" w:rsidRPr="00063DF1" w:rsidRDefault="00781C9B" w:rsidP="00DB70BA">
            <w:pPr>
              <w:pStyle w:val="aa"/>
            </w:pPr>
          </w:p>
        </w:tc>
        <w:tc>
          <w:tcPr>
            <w:tcW w:w="1624" w:type="dxa"/>
            <w:vAlign w:val="center"/>
          </w:tcPr>
          <w:p w:rsidR="00781C9B" w:rsidRPr="00063DF1" w:rsidRDefault="00781C9B" w:rsidP="00DB70BA">
            <w:pPr>
              <w:pStyle w:val="aa"/>
            </w:pPr>
          </w:p>
        </w:tc>
        <w:tc>
          <w:tcPr>
            <w:tcW w:w="3054" w:type="dxa"/>
            <w:vAlign w:val="center"/>
          </w:tcPr>
          <w:p w:rsidR="00781C9B" w:rsidRPr="00063DF1" w:rsidRDefault="00781C9B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81C9B" w:rsidRPr="00063DF1" w:rsidRDefault="00781C9B" w:rsidP="00DB70BA">
            <w:pPr>
              <w:pStyle w:val="aa"/>
            </w:pPr>
          </w:p>
        </w:tc>
      </w:tr>
      <w:tr w:rsidR="00977246" w:rsidRPr="00AF49A3" w:rsidTr="00DE4F2F">
        <w:trPr>
          <w:jc w:val="center"/>
        </w:trPr>
        <w:tc>
          <w:tcPr>
            <w:tcW w:w="15563" w:type="dxa"/>
            <w:gridSpan w:val="6"/>
            <w:vAlign w:val="center"/>
          </w:tcPr>
          <w:p w:rsidR="00977246" w:rsidRPr="00977246" w:rsidRDefault="00977246" w:rsidP="00DB70BA">
            <w:pPr>
              <w:pStyle w:val="aa"/>
              <w:rPr>
                <w:b/>
              </w:rPr>
            </w:pPr>
            <w:r w:rsidRPr="00977246">
              <w:rPr>
                <w:b/>
                <w:i/>
              </w:rPr>
              <w:t>Автогараж (11)</w:t>
            </w:r>
          </w:p>
        </w:tc>
      </w:tr>
      <w:tr w:rsidR="00781C9B" w:rsidRPr="00AF49A3" w:rsidTr="00111E7B">
        <w:trPr>
          <w:jc w:val="center"/>
        </w:trPr>
        <w:tc>
          <w:tcPr>
            <w:tcW w:w="3049" w:type="dxa"/>
            <w:vAlign w:val="center"/>
          </w:tcPr>
          <w:p w:rsidR="00781C9B" w:rsidRPr="00781C9B" w:rsidRDefault="00781C9B" w:rsidP="00781C9B">
            <w:pPr>
              <w:pStyle w:val="aa"/>
              <w:jc w:val="left"/>
            </w:pPr>
            <w:r>
              <w:t>051123. Водитель автомобиля (ГАЗ -330232, г/н У 598 АУ; ГАЗ NEXT A22R32 (газель), г/н Х 212 ТС 124)</w:t>
            </w:r>
          </w:p>
        </w:tc>
        <w:tc>
          <w:tcPr>
            <w:tcW w:w="3686" w:type="dxa"/>
            <w:vAlign w:val="center"/>
          </w:tcPr>
          <w:p w:rsidR="00781C9B" w:rsidRDefault="00781C9B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81C9B" w:rsidRPr="00063DF1" w:rsidRDefault="00781C9B" w:rsidP="00DB70BA">
            <w:pPr>
              <w:pStyle w:val="aa"/>
            </w:pPr>
          </w:p>
        </w:tc>
        <w:tc>
          <w:tcPr>
            <w:tcW w:w="1624" w:type="dxa"/>
            <w:vAlign w:val="center"/>
          </w:tcPr>
          <w:p w:rsidR="00781C9B" w:rsidRPr="00063DF1" w:rsidRDefault="00781C9B" w:rsidP="00DB70BA">
            <w:pPr>
              <w:pStyle w:val="aa"/>
            </w:pPr>
          </w:p>
        </w:tc>
        <w:tc>
          <w:tcPr>
            <w:tcW w:w="3054" w:type="dxa"/>
            <w:vAlign w:val="center"/>
          </w:tcPr>
          <w:p w:rsidR="00781C9B" w:rsidRPr="00063DF1" w:rsidRDefault="00781C9B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81C9B" w:rsidRPr="00063DF1" w:rsidRDefault="00781C9B" w:rsidP="00DB70BA">
            <w:pPr>
              <w:pStyle w:val="aa"/>
            </w:pPr>
          </w:p>
        </w:tc>
      </w:tr>
      <w:tr w:rsidR="00781C9B" w:rsidRPr="00AF49A3" w:rsidTr="00111E7B">
        <w:trPr>
          <w:jc w:val="center"/>
        </w:trPr>
        <w:tc>
          <w:tcPr>
            <w:tcW w:w="3049" w:type="dxa"/>
            <w:vAlign w:val="center"/>
          </w:tcPr>
          <w:p w:rsidR="00781C9B" w:rsidRPr="00781C9B" w:rsidRDefault="00781C9B" w:rsidP="00781C9B">
            <w:pPr>
              <w:pStyle w:val="aa"/>
              <w:jc w:val="left"/>
            </w:pPr>
            <w:r>
              <w:t>141123. Водитель автомобиля (TOYOTA CAMRY, г/н В 559ХЕ 124; TANK 300, г/н Р 552 ТО)</w:t>
            </w:r>
          </w:p>
        </w:tc>
        <w:tc>
          <w:tcPr>
            <w:tcW w:w="3686" w:type="dxa"/>
            <w:vAlign w:val="center"/>
          </w:tcPr>
          <w:p w:rsidR="00781C9B" w:rsidRDefault="00781C9B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81C9B" w:rsidRPr="00063DF1" w:rsidRDefault="00781C9B" w:rsidP="00DB70BA">
            <w:pPr>
              <w:pStyle w:val="aa"/>
            </w:pPr>
          </w:p>
        </w:tc>
        <w:tc>
          <w:tcPr>
            <w:tcW w:w="1624" w:type="dxa"/>
            <w:vAlign w:val="center"/>
          </w:tcPr>
          <w:p w:rsidR="00781C9B" w:rsidRPr="00063DF1" w:rsidRDefault="00781C9B" w:rsidP="00DB70BA">
            <w:pPr>
              <w:pStyle w:val="aa"/>
            </w:pPr>
          </w:p>
        </w:tc>
        <w:tc>
          <w:tcPr>
            <w:tcW w:w="3054" w:type="dxa"/>
            <w:vAlign w:val="center"/>
          </w:tcPr>
          <w:p w:rsidR="00781C9B" w:rsidRPr="00063DF1" w:rsidRDefault="00781C9B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81C9B" w:rsidRPr="00063DF1" w:rsidRDefault="00781C9B" w:rsidP="00DB70BA">
            <w:pPr>
              <w:pStyle w:val="aa"/>
            </w:pPr>
          </w:p>
        </w:tc>
      </w:tr>
      <w:tr w:rsidR="007C488A" w:rsidRPr="00AF49A3" w:rsidTr="00111E7B">
        <w:trPr>
          <w:jc w:val="center"/>
        </w:trPr>
        <w:tc>
          <w:tcPr>
            <w:tcW w:w="3049" w:type="dxa"/>
            <w:vAlign w:val="center"/>
          </w:tcPr>
          <w:p w:rsidR="007C488A" w:rsidRPr="00781C9B" w:rsidRDefault="007C488A" w:rsidP="007C488A">
            <w:pPr>
              <w:pStyle w:val="aa"/>
              <w:jc w:val="left"/>
            </w:pPr>
            <w:r>
              <w:t>151123. Водитель вездехода 6 разряда (ГАЗ-34039, г/н 82-15 КТ 24; ГАЗ-71, б/н)</w:t>
            </w:r>
          </w:p>
        </w:tc>
        <w:tc>
          <w:tcPr>
            <w:tcW w:w="3686" w:type="dxa"/>
            <w:vAlign w:val="center"/>
          </w:tcPr>
          <w:p w:rsidR="007C488A" w:rsidRDefault="007C488A" w:rsidP="007C488A">
            <w:pPr>
              <w:pStyle w:val="aa"/>
            </w:pPr>
            <w:r>
              <w:t>Шум: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624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Постоянно</w:t>
            </w:r>
          </w:p>
        </w:tc>
        <w:tc>
          <w:tcPr>
            <w:tcW w:w="3054" w:type="dxa"/>
            <w:vAlign w:val="center"/>
          </w:tcPr>
          <w:p w:rsidR="007C488A" w:rsidRDefault="007C488A" w:rsidP="007C488A">
            <w:pPr>
              <w:pStyle w:val="aa"/>
            </w:pPr>
          </w:p>
          <w:p w:rsidR="007C488A" w:rsidRPr="00063DF1" w:rsidRDefault="007C488A" w:rsidP="007C488A">
            <w:pPr>
              <w:pStyle w:val="aa"/>
            </w:pPr>
            <w:r>
              <w:t>Начальник автогаража</w:t>
            </w:r>
          </w:p>
        </w:tc>
        <w:tc>
          <w:tcPr>
            <w:tcW w:w="1315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Согласно действующим локальным нормативным документам</w:t>
            </w:r>
          </w:p>
        </w:tc>
      </w:tr>
      <w:tr w:rsidR="007C488A" w:rsidRPr="00AF49A3" w:rsidTr="00111E7B">
        <w:trPr>
          <w:jc w:val="center"/>
        </w:trPr>
        <w:tc>
          <w:tcPr>
            <w:tcW w:w="3049" w:type="dxa"/>
            <w:vAlign w:val="center"/>
          </w:tcPr>
          <w:p w:rsidR="007C488A" w:rsidRPr="00781C9B" w:rsidRDefault="007C488A" w:rsidP="007C488A">
            <w:pPr>
              <w:pStyle w:val="aa"/>
              <w:jc w:val="left"/>
            </w:pPr>
            <w:r>
              <w:t>171123. Водитель погрузчика (HYSTER H 6.00 XL, г/н 72-15КВ 24; AURORA г/н 32-54XM)</w:t>
            </w:r>
          </w:p>
        </w:tc>
        <w:tc>
          <w:tcPr>
            <w:tcW w:w="3686" w:type="dxa"/>
            <w:vAlign w:val="center"/>
          </w:tcPr>
          <w:p w:rsidR="007C488A" w:rsidRDefault="007C488A" w:rsidP="007C488A">
            <w:pPr>
              <w:pStyle w:val="aa"/>
            </w:pPr>
            <w:r>
              <w:t>Шум: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C488A" w:rsidRDefault="007C488A" w:rsidP="007C488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624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Постоянно</w:t>
            </w:r>
          </w:p>
        </w:tc>
        <w:tc>
          <w:tcPr>
            <w:tcW w:w="3054" w:type="dxa"/>
            <w:vAlign w:val="center"/>
          </w:tcPr>
          <w:p w:rsidR="007C488A" w:rsidRDefault="007C488A" w:rsidP="007C488A">
            <w:pPr>
              <w:pStyle w:val="aa"/>
            </w:pPr>
          </w:p>
          <w:p w:rsidR="007C488A" w:rsidRPr="00063DF1" w:rsidRDefault="007C488A" w:rsidP="007C488A">
            <w:pPr>
              <w:pStyle w:val="aa"/>
            </w:pPr>
            <w:r>
              <w:t>Начальник автогаража</w:t>
            </w:r>
          </w:p>
        </w:tc>
        <w:tc>
          <w:tcPr>
            <w:tcW w:w="1315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Согласно действующим локальным нормативным документам</w:t>
            </w:r>
          </w:p>
        </w:tc>
      </w:tr>
      <w:tr w:rsidR="007C488A" w:rsidRPr="00AF49A3" w:rsidTr="00111E7B">
        <w:trPr>
          <w:jc w:val="center"/>
        </w:trPr>
        <w:tc>
          <w:tcPr>
            <w:tcW w:w="3049" w:type="dxa"/>
            <w:vAlign w:val="center"/>
          </w:tcPr>
          <w:p w:rsidR="007C488A" w:rsidRPr="00781C9B" w:rsidRDefault="007C488A" w:rsidP="007C488A">
            <w:pPr>
              <w:pStyle w:val="aa"/>
              <w:jc w:val="left"/>
            </w:pPr>
            <w:r>
              <w:t>261123. Тракторист (МТЗ 82, г/н 12-44 ХТ 24; МТЗ 82.1, г/н 86-87 КМ 24)</w:t>
            </w:r>
          </w:p>
        </w:tc>
        <w:tc>
          <w:tcPr>
            <w:tcW w:w="3686" w:type="dxa"/>
            <w:vAlign w:val="center"/>
          </w:tcPr>
          <w:p w:rsidR="007C488A" w:rsidRDefault="007C488A" w:rsidP="007C488A">
            <w:pPr>
              <w:pStyle w:val="aa"/>
            </w:pPr>
            <w:r>
              <w:t>Шум: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C488A" w:rsidRDefault="007C488A" w:rsidP="007C488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624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Постоянно</w:t>
            </w:r>
          </w:p>
        </w:tc>
        <w:tc>
          <w:tcPr>
            <w:tcW w:w="3054" w:type="dxa"/>
            <w:vAlign w:val="center"/>
          </w:tcPr>
          <w:p w:rsidR="007C488A" w:rsidRDefault="007C488A" w:rsidP="007C488A">
            <w:pPr>
              <w:pStyle w:val="aa"/>
            </w:pPr>
          </w:p>
          <w:p w:rsidR="007C488A" w:rsidRPr="00063DF1" w:rsidRDefault="007C488A" w:rsidP="007C488A">
            <w:pPr>
              <w:pStyle w:val="aa"/>
            </w:pPr>
            <w:r>
              <w:t>Начальник автогаража</w:t>
            </w:r>
          </w:p>
        </w:tc>
        <w:tc>
          <w:tcPr>
            <w:tcW w:w="1315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Согласно действующим локальным нормативным документам</w:t>
            </w:r>
          </w:p>
        </w:tc>
      </w:tr>
      <w:tr w:rsidR="007C488A" w:rsidRPr="00AF49A3" w:rsidTr="00111E7B">
        <w:trPr>
          <w:jc w:val="center"/>
        </w:trPr>
        <w:tc>
          <w:tcPr>
            <w:tcW w:w="3049" w:type="dxa"/>
            <w:vAlign w:val="center"/>
          </w:tcPr>
          <w:p w:rsidR="007C488A" w:rsidRPr="00781C9B" w:rsidRDefault="007C488A" w:rsidP="007C488A">
            <w:pPr>
              <w:pStyle w:val="aa"/>
              <w:jc w:val="left"/>
            </w:pPr>
            <w:r>
              <w:t xml:space="preserve">291123. Водитель автомобиля (ГАЗ - 33027 (бортовой), г/н К </w:t>
            </w:r>
            <w:r>
              <w:lastRenderedPageBreak/>
              <w:t>355 КЕ; ГАЗ NEXT А65R32, г/н Х273ТС124)</w:t>
            </w:r>
          </w:p>
        </w:tc>
        <w:tc>
          <w:tcPr>
            <w:tcW w:w="3686" w:type="dxa"/>
            <w:vAlign w:val="center"/>
          </w:tcPr>
          <w:p w:rsidR="007C488A" w:rsidRDefault="007C488A" w:rsidP="007C488A">
            <w:pPr>
              <w:pStyle w:val="aa"/>
            </w:pPr>
            <w:r>
              <w:lastRenderedPageBreak/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C488A" w:rsidRDefault="007C488A" w:rsidP="007C488A">
            <w:pPr>
              <w:pStyle w:val="aa"/>
            </w:pPr>
          </w:p>
        </w:tc>
        <w:tc>
          <w:tcPr>
            <w:tcW w:w="1624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  <w:tc>
          <w:tcPr>
            <w:tcW w:w="3054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</w:tr>
      <w:tr w:rsidR="007C488A" w:rsidRPr="00AF49A3" w:rsidTr="00111E7B">
        <w:trPr>
          <w:jc w:val="center"/>
        </w:trPr>
        <w:tc>
          <w:tcPr>
            <w:tcW w:w="3049" w:type="dxa"/>
            <w:vAlign w:val="center"/>
          </w:tcPr>
          <w:p w:rsidR="007C488A" w:rsidRPr="00781C9B" w:rsidRDefault="007C488A" w:rsidP="007C488A">
            <w:pPr>
              <w:pStyle w:val="aa"/>
              <w:jc w:val="left"/>
            </w:pPr>
            <w:r>
              <w:t>301123. Машинист крана автомобильного (Камаз МК-45506-06, г/н Р 685 ТО; Камаз - КС 55733, г/н Р 537 ТО)</w:t>
            </w:r>
          </w:p>
        </w:tc>
        <w:tc>
          <w:tcPr>
            <w:tcW w:w="3686" w:type="dxa"/>
            <w:vAlign w:val="center"/>
          </w:tcPr>
          <w:p w:rsidR="007C488A" w:rsidRDefault="007C488A" w:rsidP="007C488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C488A" w:rsidRDefault="007C488A" w:rsidP="007C488A">
            <w:pPr>
              <w:pStyle w:val="aa"/>
            </w:pPr>
          </w:p>
        </w:tc>
        <w:tc>
          <w:tcPr>
            <w:tcW w:w="1624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  <w:tc>
          <w:tcPr>
            <w:tcW w:w="3054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</w:tr>
      <w:tr w:rsidR="007C488A" w:rsidRPr="00AF49A3" w:rsidTr="00111E7B">
        <w:trPr>
          <w:jc w:val="center"/>
        </w:trPr>
        <w:tc>
          <w:tcPr>
            <w:tcW w:w="3049" w:type="dxa"/>
            <w:vAlign w:val="center"/>
          </w:tcPr>
          <w:p w:rsidR="007C488A" w:rsidRPr="00781C9B" w:rsidRDefault="007C488A" w:rsidP="007C488A">
            <w:pPr>
              <w:pStyle w:val="aa"/>
              <w:jc w:val="left"/>
            </w:pPr>
            <w:r>
              <w:t>311123. Водитель автомобиля (Камаз 3340, г/н Р 543 ТО; Камаз Т230, г/н Р 693 ТО 124)</w:t>
            </w:r>
          </w:p>
        </w:tc>
        <w:tc>
          <w:tcPr>
            <w:tcW w:w="3686" w:type="dxa"/>
            <w:vAlign w:val="center"/>
          </w:tcPr>
          <w:p w:rsidR="007C488A" w:rsidRDefault="007C488A" w:rsidP="007C488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C488A" w:rsidRDefault="007C488A" w:rsidP="007C488A">
            <w:pPr>
              <w:pStyle w:val="aa"/>
            </w:pPr>
          </w:p>
        </w:tc>
        <w:tc>
          <w:tcPr>
            <w:tcW w:w="1624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  <w:tc>
          <w:tcPr>
            <w:tcW w:w="3054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</w:tr>
      <w:tr w:rsidR="00977246" w:rsidRPr="00AF49A3" w:rsidTr="00F721C4">
        <w:trPr>
          <w:jc w:val="center"/>
        </w:trPr>
        <w:tc>
          <w:tcPr>
            <w:tcW w:w="15563" w:type="dxa"/>
            <w:gridSpan w:val="6"/>
            <w:vAlign w:val="center"/>
          </w:tcPr>
          <w:p w:rsidR="00977246" w:rsidRPr="00977246" w:rsidRDefault="00977246" w:rsidP="007C488A">
            <w:pPr>
              <w:pStyle w:val="aa"/>
              <w:rPr>
                <w:b/>
              </w:rPr>
            </w:pPr>
            <w:r w:rsidRPr="00977246">
              <w:rPr>
                <w:b/>
                <w:i/>
              </w:rPr>
              <w:t>Флот</w:t>
            </w:r>
          </w:p>
        </w:tc>
      </w:tr>
      <w:tr w:rsidR="007C488A" w:rsidRPr="00AF49A3" w:rsidTr="00111E7B">
        <w:trPr>
          <w:jc w:val="center"/>
        </w:trPr>
        <w:tc>
          <w:tcPr>
            <w:tcW w:w="3049" w:type="dxa"/>
            <w:vAlign w:val="center"/>
          </w:tcPr>
          <w:p w:rsidR="007C488A" w:rsidRPr="00781C9B" w:rsidRDefault="007C488A" w:rsidP="007C488A">
            <w:pPr>
              <w:pStyle w:val="aa"/>
              <w:rPr>
                <w:i/>
              </w:rPr>
            </w:pPr>
            <w:r>
              <w:rPr>
                <w:i/>
              </w:rPr>
              <w:t>ЛХ-9190 (07), пр. ФИН-100 (лихтер сухогрузный)</w:t>
            </w:r>
          </w:p>
        </w:tc>
        <w:tc>
          <w:tcPr>
            <w:tcW w:w="3686" w:type="dxa"/>
            <w:vAlign w:val="center"/>
          </w:tcPr>
          <w:p w:rsidR="007C488A" w:rsidRDefault="007C488A" w:rsidP="007C488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C488A" w:rsidRDefault="007C488A" w:rsidP="007C488A">
            <w:pPr>
              <w:pStyle w:val="aa"/>
            </w:pPr>
          </w:p>
        </w:tc>
        <w:tc>
          <w:tcPr>
            <w:tcW w:w="1624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  <w:tc>
          <w:tcPr>
            <w:tcW w:w="3054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</w:tr>
      <w:tr w:rsidR="007C488A" w:rsidRPr="00AF49A3" w:rsidTr="00111E7B">
        <w:trPr>
          <w:jc w:val="center"/>
        </w:trPr>
        <w:tc>
          <w:tcPr>
            <w:tcW w:w="3049" w:type="dxa"/>
            <w:vAlign w:val="center"/>
          </w:tcPr>
          <w:p w:rsidR="007C488A" w:rsidRPr="00781C9B" w:rsidRDefault="007C488A" w:rsidP="007C488A">
            <w:pPr>
              <w:pStyle w:val="aa"/>
              <w:jc w:val="left"/>
            </w:pPr>
            <w:r>
              <w:t>040713. Шкипер</w:t>
            </w:r>
          </w:p>
        </w:tc>
        <w:tc>
          <w:tcPr>
            <w:tcW w:w="3686" w:type="dxa"/>
            <w:vAlign w:val="center"/>
          </w:tcPr>
          <w:p w:rsidR="007C488A" w:rsidRDefault="007C488A" w:rsidP="007C488A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7C488A" w:rsidRDefault="007C488A" w:rsidP="007C488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624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054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выполняется</w:t>
            </w:r>
          </w:p>
        </w:tc>
      </w:tr>
      <w:tr w:rsidR="007C488A" w:rsidRPr="00AF49A3" w:rsidTr="00111E7B">
        <w:trPr>
          <w:jc w:val="center"/>
        </w:trPr>
        <w:tc>
          <w:tcPr>
            <w:tcW w:w="3049" w:type="dxa"/>
            <w:vAlign w:val="center"/>
          </w:tcPr>
          <w:p w:rsidR="007C488A" w:rsidRPr="00781C9B" w:rsidRDefault="007C488A" w:rsidP="007C488A">
            <w:pPr>
              <w:pStyle w:val="aa"/>
              <w:rPr>
                <w:i/>
              </w:rPr>
            </w:pPr>
            <w:r>
              <w:rPr>
                <w:i/>
              </w:rPr>
              <w:t>Ангара-61 (19) пр. Р 96А (буксир-толкач)</w:t>
            </w:r>
          </w:p>
        </w:tc>
        <w:tc>
          <w:tcPr>
            <w:tcW w:w="3686" w:type="dxa"/>
            <w:vAlign w:val="center"/>
          </w:tcPr>
          <w:p w:rsidR="007C488A" w:rsidRDefault="007C488A" w:rsidP="007C488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C488A" w:rsidRDefault="007C488A" w:rsidP="007C488A">
            <w:pPr>
              <w:pStyle w:val="aa"/>
            </w:pPr>
          </w:p>
        </w:tc>
        <w:tc>
          <w:tcPr>
            <w:tcW w:w="1624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  <w:tc>
          <w:tcPr>
            <w:tcW w:w="3054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</w:tr>
      <w:tr w:rsidR="007C488A" w:rsidRPr="00AF49A3" w:rsidTr="00111E7B">
        <w:trPr>
          <w:jc w:val="center"/>
        </w:trPr>
        <w:tc>
          <w:tcPr>
            <w:tcW w:w="3049" w:type="dxa"/>
            <w:vAlign w:val="center"/>
          </w:tcPr>
          <w:p w:rsidR="007C488A" w:rsidRPr="00781C9B" w:rsidRDefault="007C488A" w:rsidP="007C488A">
            <w:pPr>
              <w:pStyle w:val="aa"/>
              <w:jc w:val="left"/>
            </w:pPr>
            <w:r>
              <w:t>061913. Сменный капитан-сменный механик</w:t>
            </w:r>
          </w:p>
        </w:tc>
        <w:tc>
          <w:tcPr>
            <w:tcW w:w="3686" w:type="dxa"/>
            <w:vAlign w:val="center"/>
          </w:tcPr>
          <w:p w:rsidR="007C488A" w:rsidRDefault="007C488A" w:rsidP="007C488A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7C488A" w:rsidRDefault="007C488A" w:rsidP="007C488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624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054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выполняется</w:t>
            </w:r>
          </w:p>
        </w:tc>
      </w:tr>
      <w:tr w:rsidR="007C488A" w:rsidRPr="00AF49A3" w:rsidTr="00111E7B">
        <w:trPr>
          <w:jc w:val="center"/>
        </w:trPr>
        <w:tc>
          <w:tcPr>
            <w:tcW w:w="3049" w:type="dxa"/>
            <w:vAlign w:val="center"/>
          </w:tcPr>
          <w:p w:rsidR="007C488A" w:rsidRPr="00781C9B" w:rsidRDefault="007C488A" w:rsidP="007C488A">
            <w:pPr>
              <w:pStyle w:val="aa"/>
              <w:rPr>
                <w:i/>
              </w:rPr>
            </w:pPr>
            <w:r>
              <w:rPr>
                <w:i/>
              </w:rPr>
              <w:t>Ангара-70 (33), пр. Р 96А (буксир-толкач)</w:t>
            </w:r>
          </w:p>
        </w:tc>
        <w:tc>
          <w:tcPr>
            <w:tcW w:w="3686" w:type="dxa"/>
            <w:vAlign w:val="center"/>
          </w:tcPr>
          <w:p w:rsidR="007C488A" w:rsidRDefault="007C488A" w:rsidP="007C488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C488A" w:rsidRDefault="007C488A" w:rsidP="007C488A">
            <w:pPr>
              <w:pStyle w:val="aa"/>
            </w:pPr>
          </w:p>
        </w:tc>
        <w:tc>
          <w:tcPr>
            <w:tcW w:w="1624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  <w:tc>
          <w:tcPr>
            <w:tcW w:w="3054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</w:tr>
      <w:tr w:rsidR="007C488A" w:rsidRPr="00AF49A3" w:rsidTr="00111E7B">
        <w:trPr>
          <w:jc w:val="center"/>
        </w:trPr>
        <w:tc>
          <w:tcPr>
            <w:tcW w:w="3049" w:type="dxa"/>
            <w:vAlign w:val="center"/>
          </w:tcPr>
          <w:p w:rsidR="007C488A" w:rsidRPr="00781C9B" w:rsidRDefault="007C488A" w:rsidP="007C488A">
            <w:pPr>
              <w:pStyle w:val="aa"/>
              <w:jc w:val="left"/>
            </w:pPr>
            <w:r>
              <w:t>083313. Третий помощник капитана-третий помощник механика</w:t>
            </w:r>
          </w:p>
        </w:tc>
        <w:tc>
          <w:tcPr>
            <w:tcW w:w="3686" w:type="dxa"/>
            <w:vAlign w:val="center"/>
          </w:tcPr>
          <w:p w:rsidR="007C488A" w:rsidRDefault="007C488A" w:rsidP="007C488A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7C488A" w:rsidRDefault="007C488A" w:rsidP="007C488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624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054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выполняется</w:t>
            </w:r>
          </w:p>
        </w:tc>
      </w:tr>
      <w:tr w:rsidR="007C488A" w:rsidRPr="00AF49A3" w:rsidTr="00111E7B">
        <w:trPr>
          <w:jc w:val="center"/>
        </w:trPr>
        <w:tc>
          <w:tcPr>
            <w:tcW w:w="3049" w:type="dxa"/>
            <w:vAlign w:val="center"/>
          </w:tcPr>
          <w:p w:rsidR="007C488A" w:rsidRPr="00781C9B" w:rsidRDefault="007C488A" w:rsidP="007C488A">
            <w:pPr>
              <w:pStyle w:val="aa"/>
              <w:rPr>
                <w:i/>
              </w:rPr>
            </w:pPr>
            <w:r>
              <w:rPr>
                <w:i/>
              </w:rPr>
              <w:t>Учум (48), пр. Р 14А (буксирный теплоход)</w:t>
            </w:r>
          </w:p>
        </w:tc>
        <w:tc>
          <w:tcPr>
            <w:tcW w:w="3686" w:type="dxa"/>
            <w:vAlign w:val="center"/>
          </w:tcPr>
          <w:p w:rsidR="007C488A" w:rsidRDefault="007C488A" w:rsidP="007C488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C488A" w:rsidRDefault="007C488A" w:rsidP="007C488A">
            <w:pPr>
              <w:pStyle w:val="aa"/>
            </w:pPr>
          </w:p>
        </w:tc>
        <w:tc>
          <w:tcPr>
            <w:tcW w:w="1624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  <w:tc>
          <w:tcPr>
            <w:tcW w:w="3054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</w:tr>
      <w:tr w:rsidR="007C488A" w:rsidRPr="00AF49A3" w:rsidTr="00111E7B">
        <w:trPr>
          <w:jc w:val="center"/>
        </w:trPr>
        <w:tc>
          <w:tcPr>
            <w:tcW w:w="3049" w:type="dxa"/>
            <w:vAlign w:val="center"/>
          </w:tcPr>
          <w:p w:rsidR="007C488A" w:rsidRPr="00781C9B" w:rsidRDefault="007C488A" w:rsidP="007C488A">
            <w:pPr>
              <w:pStyle w:val="aa"/>
              <w:jc w:val="left"/>
            </w:pPr>
            <w:r>
              <w:t>084813. Сменный капитан-сменный механик</w:t>
            </w:r>
          </w:p>
        </w:tc>
        <w:tc>
          <w:tcPr>
            <w:tcW w:w="3686" w:type="dxa"/>
            <w:vAlign w:val="center"/>
          </w:tcPr>
          <w:p w:rsidR="007C488A" w:rsidRDefault="007C488A" w:rsidP="007C488A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7C488A" w:rsidRDefault="007C488A" w:rsidP="007C488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624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054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выполняется</w:t>
            </w:r>
          </w:p>
        </w:tc>
      </w:tr>
      <w:tr w:rsidR="007C488A" w:rsidRPr="00AF49A3" w:rsidTr="00111E7B">
        <w:trPr>
          <w:jc w:val="center"/>
        </w:trPr>
        <w:tc>
          <w:tcPr>
            <w:tcW w:w="3049" w:type="dxa"/>
            <w:vAlign w:val="center"/>
          </w:tcPr>
          <w:p w:rsidR="007C488A" w:rsidRPr="00781C9B" w:rsidRDefault="007C488A" w:rsidP="007C488A">
            <w:pPr>
              <w:pStyle w:val="aa"/>
              <w:rPr>
                <w:i/>
              </w:rPr>
            </w:pPr>
            <w:r>
              <w:rPr>
                <w:i/>
              </w:rPr>
              <w:t>Ворогово (49), пр.Р-14 (буксир-толкач)</w:t>
            </w:r>
          </w:p>
        </w:tc>
        <w:tc>
          <w:tcPr>
            <w:tcW w:w="3686" w:type="dxa"/>
            <w:vAlign w:val="center"/>
          </w:tcPr>
          <w:p w:rsidR="007C488A" w:rsidRDefault="007C488A" w:rsidP="007C488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C488A" w:rsidRDefault="007C488A" w:rsidP="007C488A">
            <w:pPr>
              <w:pStyle w:val="aa"/>
            </w:pPr>
          </w:p>
        </w:tc>
        <w:tc>
          <w:tcPr>
            <w:tcW w:w="1624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  <w:tc>
          <w:tcPr>
            <w:tcW w:w="3054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</w:tr>
      <w:tr w:rsidR="007C488A" w:rsidRPr="00AF49A3" w:rsidTr="00111E7B">
        <w:trPr>
          <w:jc w:val="center"/>
        </w:trPr>
        <w:tc>
          <w:tcPr>
            <w:tcW w:w="3049" w:type="dxa"/>
            <w:vAlign w:val="center"/>
          </w:tcPr>
          <w:p w:rsidR="007C488A" w:rsidRPr="00781C9B" w:rsidRDefault="007C488A" w:rsidP="007C488A">
            <w:pPr>
              <w:pStyle w:val="aa"/>
              <w:jc w:val="left"/>
            </w:pPr>
            <w:r>
              <w:t>094913. Сменный капитан-сменный механик</w:t>
            </w:r>
          </w:p>
        </w:tc>
        <w:tc>
          <w:tcPr>
            <w:tcW w:w="3686" w:type="dxa"/>
            <w:vAlign w:val="center"/>
          </w:tcPr>
          <w:p w:rsidR="007C488A" w:rsidRDefault="007C488A" w:rsidP="007C488A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7C488A" w:rsidRDefault="007C488A" w:rsidP="007C488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624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054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выполняется</w:t>
            </w:r>
          </w:p>
        </w:tc>
      </w:tr>
      <w:tr w:rsidR="007C488A" w:rsidRPr="00AF49A3" w:rsidTr="00111E7B">
        <w:trPr>
          <w:jc w:val="center"/>
        </w:trPr>
        <w:tc>
          <w:tcPr>
            <w:tcW w:w="3049" w:type="dxa"/>
            <w:vAlign w:val="center"/>
          </w:tcPr>
          <w:p w:rsidR="007C488A" w:rsidRPr="00781C9B" w:rsidRDefault="007C488A" w:rsidP="007C488A">
            <w:pPr>
              <w:pStyle w:val="aa"/>
              <w:rPr>
                <w:i/>
              </w:rPr>
            </w:pPr>
            <w:r>
              <w:rPr>
                <w:i/>
              </w:rPr>
              <w:t>Механик Маклаков (63), пр.758 (буксирный теплоход)</w:t>
            </w:r>
          </w:p>
        </w:tc>
        <w:tc>
          <w:tcPr>
            <w:tcW w:w="3686" w:type="dxa"/>
            <w:vAlign w:val="center"/>
          </w:tcPr>
          <w:p w:rsidR="007C488A" w:rsidRDefault="007C488A" w:rsidP="007C488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C488A" w:rsidRDefault="007C488A" w:rsidP="007C488A">
            <w:pPr>
              <w:pStyle w:val="aa"/>
            </w:pPr>
          </w:p>
        </w:tc>
        <w:tc>
          <w:tcPr>
            <w:tcW w:w="1624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  <w:tc>
          <w:tcPr>
            <w:tcW w:w="3054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</w:tr>
      <w:tr w:rsidR="007C488A" w:rsidRPr="00AF49A3" w:rsidTr="00111E7B">
        <w:trPr>
          <w:jc w:val="center"/>
        </w:trPr>
        <w:tc>
          <w:tcPr>
            <w:tcW w:w="3049" w:type="dxa"/>
            <w:vAlign w:val="center"/>
          </w:tcPr>
          <w:p w:rsidR="007C488A" w:rsidRPr="00781C9B" w:rsidRDefault="007C488A" w:rsidP="007C488A">
            <w:pPr>
              <w:pStyle w:val="aa"/>
              <w:jc w:val="left"/>
            </w:pPr>
            <w:r>
              <w:t>066313. Электромеханик</w:t>
            </w:r>
          </w:p>
        </w:tc>
        <w:tc>
          <w:tcPr>
            <w:tcW w:w="3686" w:type="dxa"/>
            <w:vAlign w:val="center"/>
          </w:tcPr>
          <w:p w:rsidR="007C488A" w:rsidRDefault="007C488A" w:rsidP="007C488A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7C488A" w:rsidRDefault="007C488A" w:rsidP="007C488A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624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054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выполняется</w:t>
            </w:r>
          </w:p>
        </w:tc>
      </w:tr>
      <w:tr w:rsidR="007C488A" w:rsidRPr="00AF49A3" w:rsidTr="00111E7B">
        <w:trPr>
          <w:jc w:val="center"/>
        </w:trPr>
        <w:tc>
          <w:tcPr>
            <w:tcW w:w="3049" w:type="dxa"/>
            <w:vAlign w:val="center"/>
          </w:tcPr>
          <w:p w:rsidR="007C488A" w:rsidRPr="00781C9B" w:rsidRDefault="007C488A" w:rsidP="007C488A">
            <w:pPr>
              <w:pStyle w:val="aa"/>
              <w:rPr>
                <w:i/>
              </w:rPr>
            </w:pPr>
            <w:r>
              <w:rPr>
                <w:i/>
              </w:rPr>
              <w:t>Богучаны (86), пр. Р 14А (буксирный теплоход)</w:t>
            </w:r>
          </w:p>
        </w:tc>
        <w:tc>
          <w:tcPr>
            <w:tcW w:w="3686" w:type="dxa"/>
            <w:vAlign w:val="center"/>
          </w:tcPr>
          <w:p w:rsidR="007C488A" w:rsidRDefault="007C488A" w:rsidP="007C488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C488A" w:rsidRDefault="007C488A" w:rsidP="007C488A">
            <w:pPr>
              <w:pStyle w:val="aa"/>
            </w:pPr>
          </w:p>
        </w:tc>
        <w:tc>
          <w:tcPr>
            <w:tcW w:w="1624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  <w:tc>
          <w:tcPr>
            <w:tcW w:w="3054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</w:tr>
      <w:tr w:rsidR="007C488A" w:rsidRPr="00AF49A3" w:rsidTr="00111E7B">
        <w:trPr>
          <w:jc w:val="center"/>
        </w:trPr>
        <w:tc>
          <w:tcPr>
            <w:tcW w:w="3049" w:type="dxa"/>
            <w:vAlign w:val="center"/>
          </w:tcPr>
          <w:p w:rsidR="007C488A" w:rsidRPr="00781C9B" w:rsidRDefault="007C488A" w:rsidP="007C488A">
            <w:pPr>
              <w:pStyle w:val="aa"/>
              <w:jc w:val="left"/>
            </w:pPr>
            <w:r>
              <w:t>098613. Сменный капитан-сменный механик</w:t>
            </w:r>
          </w:p>
        </w:tc>
        <w:tc>
          <w:tcPr>
            <w:tcW w:w="3686" w:type="dxa"/>
            <w:vAlign w:val="center"/>
          </w:tcPr>
          <w:p w:rsidR="007C488A" w:rsidRDefault="007C488A" w:rsidP="007C488A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7C488A" w:rsidRDefault="007C488A" w:rsidP="007C488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624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054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выполняется</w:t>
            </w:r>
          </w:p>
        </w:tc>
      </w:tr>
      <w:tr w:rsidR="007C488A" w:rsidRPr="00AF49A3" w:rsidTr="00111E7B">
        <w:trPr>
          <w:jc w:val="center"/>
        </w:trPr>
        <w:tc>
          <w:tcPr>
            <w:tcW w:w="3049" w:type="dxa"/>
            <w:vAlign w:val="center"/>
          </w:tcPr>
          <w:p w:rsidR="007C488A" w:rsidRPr="00781C9B" w:rsidRDefault="007C488A" w:rsidP="007C488A">
            <w:pPr>
              <w:pStyle w:val="aa"/>
              <w:rPr>
                <w:i/>
              </w:rPr>
            </w:pPr>
            <w:r>
              <w:rPr>
                <w:i/>
              </w:rPr>
              <w:t>Курагино (87), пр. Р-14А (буксир-толкач)</w:t>
            </w:r>
          </w:p>
        </w:tc>
        <w:tc>
          <w:tcPr>
            <w:tcW w:w="3686" w:type="dxa"/>
            <w:vAlign w:val="center"/>
          </w:tcPr>
          <w:p w:rsidR="007C488A" w:rsidRDefault="007C488A" w:rsidP="007C488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C488A" w:rsidRDefault="007C488A" w:rsidP="007C488A">
            <w:pPr>
              <w:pStyle w:val="aa"/>
            </w:pPr>
          </w:p>
        </w:tc>
        <w:tc>
          <w:tcPr>
            <w:tcW w:w="1624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  <w:tc>
          <w:tcPr>
            <w:tcW w:w="3054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</w:tr>
      <w:tr w:rsidR="007C488A" w:rsidRPr="00AF49A3" w:rsidTr="00111E7B">
        <w:trPr>
          <w:jc w:val="center"/>
        </w:trPr>
        <w:tc>
          <w:tcPr>
            <w:tcW w:w="3049" w:type="dxa"/>
            <w:vAlign w:val="center"/>
          </w:tcPr>
          <w:p w:rsidR="007C488A" w:rsidRPr="00781C9B" w:rsidRDefault="007C488A" w:rsidP="007C488A">
            <w:pPr>
              <w:pStyle w:val="aa"/>
              <w:jc w:val="left"/>
            </w:pPr>
            <w:r>
              <w:t>098713. Сменный капитан-сменный механик</w:t>
            </w:r>
          </w:p>
        </w:tc>
        <w:tc>
          <w:tcPr>
            <w:tcW w:w="3686" w:type="dxa"/>
            <w:vAlign w:val="center"/>
          </w:tcPr>
          <w:p w:rsidR="007C488A" w:rsidRDefault="007C488A" w:rsidP="007C488A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7C488A" w:rsidRDefault="007C488A" w:rsidP="007C488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624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054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выполняется</w:t>
            </w:r>
          </w:p>
        </w:tc>
      </w:tr>
      <w:tr w:rsidR="007C488A" w:rsidRPr="00AF49A3" w:rsidTr="00111E7B">
        <w:trPr>
          <w:jc w:val="center"/>
        </w:trPr>
        <w:tc>
          <w:tcPr>
            <w:tcW w:w="3049" w:type="dxa"/>
            <w:vAlign w:val="center"/>
          </w:tcPr>
          <w:p w:rsidR="007C488A" w:rsidRPr="00781C9B" w:rsidRDefault="007C488A" w:rsidP="007C488A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т/х «Александр Вакутин» (90), пр. 81170 (буксир-толкач)</w:t>
            </w:r>
          </w:p>
        </w:tc>
        <w:tc>
          <w:tcPr>
            <w:tcW w:w="3686" w:type="dxa"/>
            <w:vAlign w:val="center"/>
          </w:tcPr>
          <w:p w:rsidR="007C488A" w:rsidRDefault="007C488A" w:rsidP="007C488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C488A" w:rsidRDefault="007C488A" w:rsidP="007C488A">
            <w:pPr>
              <w:pStyle w:val="aa"/>
            </w:pPr>
          </w:p>
        </w:tc>
        <w:tc>
          <w:tcPr>
            <w:tcW w:w="1624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  <w:tc>
          <w:tcPr>
            <w:tcW w:w="3054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C488A" w:rsidRPr="00063DF1" w:rsidRDefault="007C488A" w:rsidP="007C488A">
            <w:pPr>
              <w:pStyle w:val="aa"/>
            </w:pPr>
          </w:p>
        </w:tc>
      </w:tr>
      <w:tr w:rsidR="007C488A" w:rsidRPr="00AF49A3" w:rsidTr="00111E7B">
        <w:trPr>
          <w:jc w:val="center"/>
        </w:trPr>
        <w:tc>
          <w:tcPr>
            <w:tcW w:w="3049" w:type="dxa"/>
            <w:vAlign w:val="center"/>
          </w:tcPr>
          <w:p w:rsidR="007C488A" w:rsidRPr="00781C9B" w:rsidRDefault="007C488A" w:rsidP="007C488A">
            <w:pPr>
              <w:pStyle w:val="aa"/>
              <w:jc w:val="left"/>
            </w:pPr>
            <w:r>
              <w:t>119013. Сменный капитан-сменный механик</w:t>
            </w:r>
          </w:p>
        </w:tc>
        <w:tc>
          <w:tcPr>
            <w:tcW w:w="3686" w:type="dxa"/>
            <w:vAlign w:val="center"/>
          </w:tcPr>
          <w:p w:rsidR="007C488A" w:rsidRDefault="007C488A" w:rsidP="007C488A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7C488A" w:rsidRDefault="007C488A" w:rsidP="007C488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624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054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7C488A" w:rsidRPr="00063DF1" w:rsidRDefault="007C488A" w:rsidP="007C488A">
            <w:pPr>
              <w:pStyle w:val="aa"/>
            </w:pPr>
            <w:r>
              <w:t>выполняется</w:t>
            </w:r>
          </w:p>
        </w:tc>
      </w:tr>
      <w:tr w:rsidR="007C488A" w:rsidRPr="00AF49A3" w:rsidTr="007C6734">
        <w:trPr>
          <w:jc w:val="center"/>
        </w:trPr>
        <w:tc>
          <w:tcPr>
            <w:tcW w:w="15563" w:type="dxa"/>
            <w:gridSpan w:val="6"/>
            <w:vAlign w:val="center"/>
          </w:tcPr>
          <w:p w:rsidR="007C488A" w:rsidRPr="00186E1B" w:rsidRDefault="007C488A" w:rsidP="007C488A">
            <w:pPr>
              <w:pStyle w:val="aa"/>
              <w:rPr>
                <w:highlight w:val="yellow"/>
              </w:rPr>
            </w:pPr>
            <w:r w:rsidRPr="00977246">
              <w:rPr>
                <w:b/>
                <w:i/>
              </w:rPr>
              <w:t>Филиал АО "ЕРП" Красноярский судоремонтный центр (г. Красноярск, пр. Красноярский рабочий, 150)</w:t>
            </w:r>
          </w:p>
        </w:tc>
      </w:tr>
      <w:tr w:rsidR="00977246" w:rsidRPr="00AF49A3" w:rsidTr="009845D8">
        <w:trPr>
          <w:jc w:val="center"/>
        </w:trPr>
        <w:tc>
          <w:tcPr>
            <w:tcW w:w="15563" w:type="dxa"/>
            <w:gridSpan w:val="6"/>
            <w:vAlign w:val="center"/>
          </w:tcPr>
          <w:p w:rsidR="00977246" w:rsidRPr="00063DF1" w:rsidRDefault="00977246" w:rsidP="007C488A">
            <w:pPr>
              <w:pStyle w:val="aa"/>
            </w:pPr>
            <w:r>
              <w:rPr>
                <w:i/>
              </w:rPr>
              <w:t>Береговые подразделения</w:t>
            </w:r>
          </w:p>
        </w:tc>
      </w:tr>
      <w:tr w:rsidR="00977246" w:rsidRPr="00AF49A3" w:rsidTr="007A482D">
        <w:trPr>
          <w:jc w:val="center"/>
        </w:trPr>
        <w:tc>
          <w:tcPr>
            <w:tcW w:w="15563" w:type="dxa"/>
            <w:gridSpan w:val="6"/>
            <w:vAlign w:val="center"/>
          </w:tcPr>
          <w:p w:rsidR="00977246" w:rsidRPr="00977246" w:rsidRDefault="00977246" w:rsidP="007C488A">
            <w:pPr>
              <w:pStyle w:val="aa"/>
              <w:rPr>
                <w:b/>
              </w:rPr>
            </w:pPr>
            <w:r w:rsidRPr="00977246">
              <w:rPr>
                <w:b/>
                <w:i/>
              </w:rPr>
              <w:t>Береговой производственный участок (06)</w:t>
            </w:r>
          </w:p>
        </w:tc>
      </w:tr>
      <w:tr w:rsidR="00977246" w:rsidRPr="00AF49A3" w:rsidTr="00B25E84">
        <w:trPr>
          <w:jc w:val="center"/>
        </w:trPr>
        <w:tc>
          <w:tcPr>
            <w:tcW w:w="15563" w:type="dxa"/>
            <w:gridSpan w:val="6"/>
            <w:vAlign w:val="center"/>
          </w:tcPr>
          <w:p w:rsidR="00977246" w:rsidRPr="00063DF1" w:rsidRDefault="00977246" w:rsidP="007C488A">
            <w:pPr>
              <w:pStyle w:val="aa"/>
            </w:pPr>
            <w:r>
              <w:rPr>
                <w:i/>
              </w:rPr>
              <w:t>Участок по ремонту и обслуживанию судового оборудования</w:t>
            </w: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jc w:val="left"/>
            </w:pPr>
            <w:r>
              <w:t>230522. Инженер-механик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  <w:r>
              <w:t>Шум: Использовать средства индивидуальной защиты органов слуха</w:t>
            </w: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  <w:r>
              <w:t xml:space="preserve">Снижение уровня  шума  </w:t>
            </w: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Постоянно</w:t>
            </w:r>
          </w:p>
        </w:tc>
        <w:tc>
          <w:tcPr>
            <w:tcW w:w="3054" w:type="dxa"/>
            <w:vAlign w:val="center"/>
          </w:tcPr>
          <w:p w:rsidR="00BB2554" w:rsidRDefault="00BB2554" w:rsidP="00BB2554">
            <w:pPr>
              <w:pStyle w:val="aa"/>
            </w:pPr>
            <w:r>
              <w:t xml:space="preserve">Начальник </w:t>
            </w:r>
            <w:r>
              <w:t>Берегового производственного участка</w:t>
            </w:r>
            <w:r>
              <w:t xml:space="preserve"> </w:t>
            </w:r>
          </w:p>
          <w:p w:rsidR="00BB2554" w:rsidRPr="00063DF1" w:rsidRDefault="00BB2554" w:rsidP="00BB2554">
            <w:pPr>
              <w:pStyle w:val="aa"/>
            </w:pPr>
            <w:r>
              <w:t>Прокопенко Ю.Н.</w:t>
            </w: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Согласно действующим локальным нормативным документам по обеспечению СИЗ</w:t>
            </w:r>
          </w:p>
        </w:tc>
      </w:tr>
      <w:tr w:rsidR="00977246" w:rsidRPr="00AF49A3" w:rsidTr="00EC3A77">
        <w:trPr>
          <w:jc w:val="center"/>
        </w:trPr>
        <w:tc>
          <w:tcPr>
            <w:tcW w:w="15563" w:type="dxa"/>
            <w:gridSpan w:val="6"/>
            <w:vAlign w:val="center"/>
          </w:tcPr>
          <w:p w:rsidR="00977246" w:rsidRPr="00977246" w:rsidRDefault="00977246" w:rsidP="00BB2554">
            <w:pPr>
              <w:pStyle w:val="aa"/>
              <w:rPr>
                <w:b/>
              </w:rPr>
            </w:pPr>
            <w:r w:rsidRPr="00977246">
              <w:rPr>
                <w:b/>
                <w:i/>
              </w:rPr>
              <w:t>Флот</w:t>
            </w: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rPr>
                <w:i/>
              </w:rPr>
            </w:pPr>
            <w:r>
              <w:rPr>
                <w:i/>
              </w:rPr>
              <w:t>КПЛ-16/30 № 416 (02), пр. 81050 (плавучий кран)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jc w:val="left"/>
            </w:pPr>
            <w:r>
              <w:t>130212. Помощник механика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выполняется</w:t>
            </w: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rPr>
                <w:i/>
              </w:rPr>
            </w:pPr>
            <w:r>
              <w:rPr>
                <w:i/>
              </w:rPr>
              <w:t>т/х Краснотуранск (14), пр. Р-14А (буксирный теплоход)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jc w:val="left"/>
            </w:pPr>
            <w:r>
              <w:t>091412. Сменный капитан-сменный механик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выполняется</w:t>
            </w: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rPr>
                <w:i/>
              </w:rPr>
            </w:pPr>
            <w:r>
              <w:rPr>
                <w:i/>
              </w:rPr>
              <w:t>т/х туер "Енисей" (23), пр.И-1111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jc w:val="left"/>
            </w:pPr>
            <w:r>
              <w:t>102312. Первый помощник электромеханика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выполняется</w:t>
            </w: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rPr>
                <w:i/>
              </w:rPr>
            </w:pPr>
            <w:r>
              <w:rPr>
                <w:i/>
              </w:rPr>
              <w:t>т/х Александр Кизим (31), пр. 758 (буксир-толкач)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jc w:val="left"/>
            </w:pPr>
            <w:r>
              <w:t>153112. Первый помощник электромеханика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выполняется</w:t>
            </w: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rPr>
                <w:i/>
              </w:rPr>
            </w:pPr>
            <w:r>
              <w:rPr>
                <w:i/>
              </w:rPr>
              <w:t>т/х Капитан Лиханский (36), пр. 758 (буксир-толкач)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jc w:val="left"/>
            </w:pPr>
            <w:r>
              <w:t>153612. Электрик судовой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выполняется</w:t>
            </w: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rPr>
                <w:i/>
              </w:rPr>
            </w:pPr>
            <w:r>
              <w:rPr>
                <w:i/>
              </w:rPr>
              <w:t>т/х "Капитан Колов " (42), пр. 1741А (буксир-толкач)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jc w:val="left"/>
            </w:pPr>
            <w:r>
              <w:t>134212. Помощник электромеханика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выполняется</w:t>
            </w: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т/х Сборщик-1 (72), пр. 795 (для сбора сточных вод и сухого мусора) служебно-вспомогательное судно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jc w:val="left"/>
            </w:pPr>
            <w:r>
              <w:t>087212. Капитан-механик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выполняется</w:t>
            </w: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jc w:val="left"/>
            </w:pPr>
            <w:r>
              <w:t>097212. Сменный капитан-сменный механик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выполняется</w:t>
            </w: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rPr>
                <w:i/>
              </w:rPr>
            </w:pPr>
            <w:r>
              <w:rPr>
                <w:i/>
              </w:rPr>
              <w:t>т/х Ангара-93 (75), пр. Р-96А (техпомощь для ремонта судов) - рейдовый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jc w:val="left"/>
            </w:pPr>
            <w:r>
              <w:t>077512. Третий помощник капитана-третий помощник механика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выполняется</w:t>
            </w: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rPr>
                <w:i/>
              </w:rPr>
            </w:pPr>
            <w:r>
              <w:rPr>
                <w:i/>
              </w:rPr>
              <w:t>т/х РТ-706 (85), пр. 1741А (буксир-толкач)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jc w:val="left"/>
            </w:pPr>
            <w:r>
              <w:t>148512. Электромеханик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выполняется</w:t>
            </w: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rPr>
                <w:i/>
              </w:rPr>
            </w:pPr>
            <w:r>
              <w:rPr>
                <w:i/>
              </w:rPr>
              <w:t>КПЛ-16/30 № 56 (86) пр.81050 (плавучий кран)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jc w:val="left"/>
            </w:pPr>
            <w:r>
              <w:t>088612. Первый помощник механика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выполняется</w:t>
            </w: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rPr>
                <w:i/>
              </w:rPr>
            </w:pPr>
            <w:r>
              <w:rPr>
                <w:i/>
              </w:rPr>
              <w:t>т/х Абан (88), пр. Р-14А (буксирный теплоход)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jc w:val="left"/>
            </w:pPr>
            <w:r>
              <w:t>108812. Сменный капитан-сменный механик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выполняется</w:t>
            </w: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rPr>
                <w:i/>
              </w:rPr>
            </w:pPr>
            <w:r>
              <w:rPr>
                <w:i/>
              </w:rPr>
              <w:t>КПЛ-5/30 № 64 (90), пр. 81040 (плавучий кран)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jc w:val="left"/>
            </w:pPr>
            <w:r>
              <w:t>109012. Первый помощник механика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выполняется</w:t>
            </w: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Управление АО "ЕРП" (660049, г. Красноярск, ул. Бограда, д.15)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rPr>
                <w:i/>
              </w:rPr>
            </w:pPr>
            <w:r>
              <w:rPr>
                <w:i/>
              </w:rPr>
              <w:t>Руководство (00)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jc w:val="left"/>
            </w:pPr>
            <w:r>
              <w:t>170001. Главный менеджер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</w:tr>
      <w:tr w:rsidR="00BB2554" w:rsidRPr="00AF49A3" w:rsidTr="00F122AE">
        <w:trPr>
          <w:jc w:val="center"/>
        </w:trPr>
        <w:tc>
          <w:tcPr>
            <w:tcW w:w="15563" w:type="dxa"/>
            <w:gridSpan w:val="6"/>
            <w:vAlign w:val="center"/>
          </w:tcPr>
          <w:p w:rsidR="00BB2554" w:rsidRPr="008D342C" w:rsidRDefault="00BB2554" w:rsidP="00BB2554">
            <w:pPr>
              <w:pStyle w:val="aa"/>
            </w:pPr>
            <w:r w:rsidRPr="008D342C">
              <w:rPr>
                <w:b/>
                <w:i/>
              </w:rPr>
              <w:t>Филиал АО "ЕРП" Ермолаевская ремонтно-эксплуатационная база флота (Красноярский край, Березовский район, п. Ермолаевский Затон)</w:t>
            </w:r>
          </w:p>
        </w:tc>
      </w:tr>
      <w:tr w:rsidR="008D342C" w:rsidRPr="00AF49A3" w:rsidTr="00BE3640">
        <w:trPr>
          <w:jc w:val="center"/>
        </w:trPr>
        <w:tc>
          <w:tcPr>
            <w:tcW w:w="15563" w:type="dxa"/>
            <w:gridSpan w:val="6"/>
            <w:vAlign w:val="center"/>
          </w:tcPr>
          <w:p w:rsidR="008D342C" w:rsidRPr="00063DF1" w:rsidRDefault="008D342C" w:rsidP="00BB2554">
            <w:pPr>
              <w:pStyle w:val="aa"/>
            </w:pPr>
            <w:r>
              <w:rPr>
                <w:i/>
              </w:rPr>
              <w:t>Управление (01)</w:t>
            </w:r>
          </w:p>
        </w:tc>
      </w:tr>
      <w:tr w:rsidR="008D342C" w:rsidRPr="00AF49A3" w:rsidTr="00C27B1B">
        <w:trPr>
          <w:jc w:val="center"/>
        </w:trPr>
        <w:tc>
          <w:tcPr>
            <w:tcW w:w="15563" w:type="dxa"/>
            <w:gridSpan w:val="6"/>
            <w:vAlign w:val="center"/>
          </w:tcPr>
          <w:p w:rsidR="008D342C" w:rsidRPr="00063DF1" w:rsidRDefault="008D342C" w:rsidP="00BB2554">
            <w:pPr>
              <w:pStyle w:val="aa"/>
            </w:pPr>
            <w:r>
              <w:rPr>
                <w:i/>
              </w:rPr>
              <w:t>Общий отдел</w:t>
            </w: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jc w:val="left"/>
            </w:pPr>
            <w:r>
              <w:t>360124. Специалист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jc w:val="left"/>
            </w:pPr>
            <w:r>
              <w:t>010524. Табельщик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rPr>
                <w:i/>
              </w:rPr>
            </w:pPr>
            <w:r>
              <w:rPr>
                <w:i/>
              </w:rPr>
              <w:t>Гараж (02)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jc w:val="left"/>
            </w:pPr>
            <w:r>
              <w:lastRenderedPageBreak/>
              <w:t>150224. Водитель автомобиля (САЗ 39189, г/н Р 616 ТХ 124; ФОРД ТРАНЗИТ, г/н В 594 ОА 124)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jc w:val="left"/>
            </w:pPr>
            <w:r>
              <w:t>160224. Водитель автомобиля (Газель NEXT, г/н T818 TP 124)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jc w:val="left"/>
            </w:pPr>
            <w:r>
              <w:t>170224. Водитель автомобиля (ГАЗ - 330273, г/н Р 665 ТХ 124; КАМАЗ 54115, г/н О 834 НН 124; КАМАЗ 5410, г/н В 128 ОН 124)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</w:tr>
      <w:tr w:rsidR="00CD4C78" w:rsidRPr="00AF49A3" w:rsidTr="00D67CA8">
        <w:trPr>
          <w:jc w:val="center"/>
        </w:trPr>
        <w:tc>
          <w:tcPr>
            <w:tcW w:w="15563" w:type="dxa"/>
            <w:gridSpan w:val="6"/>
            <w:vAlign w:val="center"/>
          </w:tcPr>
          <w:p w:rsidR="00CD4C78" w:rsidRPr="00063DF1" w:rsidRDefault="00CD4C78" w:rsidP="00BB2554">
            <w:pPr>
              <w:pStyle w:val="aa"/>
            </w:pPr>
            <w:bookmarkStart w:id="1" w:name="_GoBack" w:colFirst="0" w:colLast="0"/>
            <w:r>
              <w:rPr>
                <w:i/>
              </w:rPr>
              <w:t>Механообрабатывающий участок (04)</w:t>
            </w:r>
          </w:p>
        </w:tc>
      </w:tr>
      <w:bookmarkEnd w:id="1"/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Pr="00781C9B" w:rsidRDefault="00BB2554" w:rsidP="00BB2554">
            <w:pPr>
              <w:pStyle w:val="aa"/>
              <w:jc w:val="left"/>
            </w:pPr>
            <w:r>
              <w:t>080424А(080424-1А). Электрогазосварщик</w:t>
            </w: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  <w:r>
              <w:t>Химический: Использовать средства индивидуальной защиты органов дыхания</w:t>
            </w: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Выполняется постоянно</w:t>
            </w: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Начальник механообрабатывающего участка, главный менеджер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Default="00BB2554" w:rsidP="00BB2554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  <w:r>
              <w:t>УФ-излучение: Использовать средства индивидуальной защиты</w:t>
            </w: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Выполняется постоянно</w:t>
            </w: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Начальник механообрабатывающего участка, главный менеджер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</w:tr>
      <w:tr w:rsidR="00BB2554" w:rsidRPr="00AF49A3" w:rsidTr="00111E7B">
        <w:trPr>
          <w:jc w:val="center"/>
        </w:trPr>
        <w:tc>
          <w:tcPr>
            <w:tcW w:w="3049" w:type="dxa"/>
            <w:vAlign w:val="center"/>
          </w:tcPr>
          <w:p w:rsidR="00BB2554" w:rsidRDefault="00BB2554" w:rsidP="00BB2554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BB2554" w:rsidRDefault="00BB2554" w:rsidP="00BB2554">
            <w:pPr>
              <w:pStyle w:val="aa"/>
            </w:pPr>
            <w:r>
              <w:t>Шум: Использовать средства индивидуальной защиты органов слуха</w:t>
            </w:r>
          </w:p>
        </w:tc>
        <w:tc>
          <w:tcPr>
            <w:tcW w:w="2835" w:type="dxa"/>
            <w:vAlign w:val="center"/>
          </w:tcPr>
          <w:p w:rsidR="00BB2554" w:rsidRDefault="00BB2554" w:rsidP="00BB2554">
            <w:pPr>
              <w:pStyle w:val="aa"/>
            </w:pPr>
            <w:r>
              <w:t xml:space="preserve">Снижение уровня  шума  </w:t>
            </w:r>
          </w:p>
        </w:tc>
        <w:tc>
          <w:tcPr>
            <w:tcW w:w="162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Выполняется постоянно</w:t>
            </w:r>
          </w:p>
        </w:tc>
        <w:tc>
          <w:tcPr>
            <w:tcW w:w="3054" w:type="dxa"/>
            <w:vAlign w:val="center"/>
          </w:tcPr>
          <w:p w:rsidR="00BB2554" w:rsidRPr="00063DF1" w:rsidRDefault="00BB2554" w:rsidP="00BB2554">
            <w:pPr>
              <w:pStyle w:val="aa"/>
            </w:pPr>
            <w:r>
              <w:t>Начальник механообрабатывающего участка, главный менеджер по охране труда и промышленной безопасности</w:t>
            </w:r>
          </w:p>
        </w:tc>
        <w:tc>
          <w:tcPr>
            <w:tcW w:w="1315" w:type="dxa"/>
            <w:vAlign w:val="center"/>
          </w:tcPr>
          <w:p w:rsidR="00BB2554" w:rsidRPr="00063DF1" w:rsidRDefault="00BB2554" w:rsidP="00BB2554">
            <w:pPr>
              <w:pStyle w:val="aa"/>
            </w:pPr>
          </w:p>
        </w:tc>
      </w:tr>
    </w:tbl>
    <w:p w:rsidR="00DB70BA" w:rsidRDefault="00DB70BA" w:rsidP="00DB70BA"/>
    <w:p w:rsidR="00DB70BA" w:rsidRPr="007C488A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r w:rsidR="0068365E">
        <w:fldChar w:fldCharType="begin"/>
      </w:r>
      <w:r w:rsidR="0068365E">
        <w:instrText xml:space="preserve"> DOCVARIABLE fill_date \* MERGEFORMAT </w:instrText>
      </w:r>
      <w:r w:rsidR="0068365E">
        <w:fldChar w:fldCharType="separate"/>
      </w:r>
      <w:r w:rsidR="00781C9B">
        <w:rPr>
          <w:rStyle w:val="a9"/>
        </w:rPr>
        <w:t>31.10.2025</w:t>
      </w:r>
      <w:r w:rsidR="0068365E">
        <w:rPr>
          <w:rStyle w:val="a9"/>
        </w:rPr>
        <w:fldChar w:fldCharType="end"/>
      </w:r>
      <w:r w:rsidR="00FD5E7D">
        <w:rPr>
          <w:rStyle w:val="a9"/>
          <w:lang w:val="en-US"/>
        </w:rPr>
        <w:t> </w:t>
      </w:r>
    </w:p>
    <w:p w:rsidR="0065289A" w:rsidRPr="007C488A" w:rsidRDefault="0065289A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81C9B" w:rsidP="009D6532">
            <w:pPr>
              <w:pStyle w:val="aa"/>
            </w:pPr>
            <w:r>
              <w:t>Заместитель генерального директора по производству - Исполнительный директор АО "ЕРП" ООО "Норникель - ЕРП", управляющей организации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81C9B" w:rsidP="009D6532">
            <w:pPr>
              <w:pStyle w:val="aa"/>
            </w:pPr>
            <w:r>
              <w:t>Вотин Максим Святославович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781C9B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524"/>
        <w:gridCol w:w="284"/>
        <w:gridCol w:w="1649"/>
      </w:tblGrid>
      <w:tr w:rsidR="009D6532" w:rsidRPr="004E51DC" w:rsidTr="00781C9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81C9B" w:rsidP="009D6532">
            <w:pPr>
              <w:pStyle w:val="aa"/>
            </w:pPr>
            <w:r>
              <w:t>Начальник Управления промышленной безопасности, охраны труда и экологии ООО "Норникель - ЕРП", управляющей организации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524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81C9B" w:rsidP="009D6532">
            <w:pPr>
              <w:pStyle w:val="aa"/>
            </w:pPr>
            <w:r>
              <w:t>Фёдоров Егор Викторович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781C9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524" w:type="dxa"/>
            <w:tcBorders>
              <w:top w:val="single" w:sz="4" w:space="0" w:color="auto"/>
            </w:tcBorders>
            <w:vAlign w:val="bottom"/>
          </w:tcPr>
          <w:p w:rsidR="009D6532" w:rsidRPr="000905BE" w:rsidRDefault="00781C9B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781C9B" w:rsidRPr="00781C9B" w:rsidTr="00781C9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1C9B" w:rsidRPr="00781C9B" w:rsidRDefault="00781C9B" w:rsidP="009D6532">
            <w:pPr>
              <w:pStyle w:val="aa"/>
            </w:pPr>
            <w:r>
              <w:t xml:space="preserve">Начальник отдела бюджетирования, организации и оплаты труда Управления </w:t>
            </w:r>
            <w:r>
              <w:lastRenderedPageBreak/>
              <w:t>по персоналу и социальной политике ООО "Норникель - ЕРП", управляющей организации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81C9B" w:rsidRPr="00781C9B" w:rsidRDefault="00781C9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1C9B" w:rsidRPr="00781C9B" w:rsidRDefault="00781C9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81C9B" w:rsidRPr="00781C9B" w:rsidRDefault="00781C9B" w:rsidP="009D6532">
            <w:pPr>
              <w:pStyle w:val="aa"/>
            </w:pPr>
          </w:p>
        </w:tc>
        <w:tc>
          <w:tcPr>
            <w:tcW w:w="3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1C9B" w:rsidRPr="00781C9B" w:rsidRDefault="00781C9B" w:rsidP="009D6532">
            <w:pPr>
              <w:pStyle w:val="aa"/>
            </w:pPr>
            <w:r>
              <w:t>Иванникова Людмила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81C9B" w:rsidRPr="00781C9B" w:rsidRDefault="00781C9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1C9B" w:rsidRPr="00781C9B" w:rsidRDefault="00781C9B" w:rsidP="009D6532">
            <w:pPr>
              <w:pStyle w:val="aa"/>
            </w:pPr>
          </w:p>
        </w:tc>
      </w:tr>
      <w:tr w:rsidR="00781C9B" w:rsidRPr="00781C9B" w:rsidTr="00781C9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81C9B" w:rsidRPr="00781C9B" w:rsidRDefault="00781C9B" w:rsidP="009D6532">
            <w:pPr>
              <w:pStyle w:val="aa"/>
              <w:rPr>
                <w:vertAlign w:val="superscript"/>
              </w:rPr>
            </w:pPr>
            <w:r w:rsidRPr="00781C9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81C9B" w:rsidRPr="00781C9B" w:rsidRDefault="00781C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81C9B" w:rsidRPr="00781C9B" w:rsidRDefault="00781C9B" w:rsidP="009D6532">
            <w:pPr>
              <w:pStyle w:val="aa"/>
              <w:rPr>
                <w:vertAlign w:val="superscript"/>
              </w:rPr>
            </w:pPr>
            <w:r w:rsidRPr="00781C9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81C9B" w:rsidRPr="00781C9B" w:rsidRDefault="00781C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524" w:type="dxa"/>
            <w:tcBorders>
              <w:top w:val="single" w:sz="4" w:space="0" w:color="auto"/>
            </w:tcBorders>
          </w:tcPr>
          <w:p w:rsidR="00781C9B" w:rsidRPr="00781C9B" w:rsidRDefault="00781C9B" w:rsidP="009D6532">
            <w:pPr>
              <w:pStyle w:val="aa"/>
              <w:rPr>
                <w:vertAlign w:val="superscript"/>
              </w:rPr>
            </w:pPr>
            <w:r w:rsidRPr="00781C9B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781C9B" w:rsidRPr="00781C9B" w:rsidRDefault="00781C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81C9B" w:rsidRPr="00781C9B" w:rsidRDefault="00781C9B" w:rsidP="009D6532">
            <w:pPr>
              <w:pStyle w:val="aa"/>
              <w:rPr>
                <w:vertAlign w:val="superscript"/>
              </w:rPr>
            </w:pPr>
            <w:r w:rsidRPr="00781C9B">
              <w:rPr>
                <w:vertAlign w:val="superscript"/>
              </w:rPr>
              <w:t>(дата)</w:t>
            </w:r>
          </w:p>
        </w:tc>
      </w:tr>
      <w:tr w:rsidR="00781C9B" w:rsidRPr="00781C9B" w:rsidTr="00781C9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1C9B" w:rsidRPr="00781C9B" w:rsidRDefault="00781C9B" w:rsidP="009D6532">
            <w:pPr>
              <w:pStyle w:val="aa"/>
            </w:pPr>
            <w:r>
              <w:t>Главный специалист отдела методологии и ра</w:t>
            </w:r>
            <w:r w:rsidR="00E12F21">
              <w:t>з</w:t>
            </w:r>
            <w:r>
              <w:t>вития системы управления промышленной безопасностью и охраной труда Управления промышленной безопасности и охраны труда ООО "Норникель - ЕРП", управляющей организации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81C9B" w:rsidRPr="00781C9B" w:rsidRDefault="00781C9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1C9B" w:rsidRPr="00781C9B" w:rsidRDefault="00781C9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81C9B" w:rsidRPr="00781C9B" w:rsidRDefault="00781C9B" w:rsidP="009D6532">
            <w:pPr>
              <w:pStyle w:val="aa"/>
            </w:pPr>
          </w:p>
        </w:tc>
        <w:tc>
          <w:tcPr>
            <w:tcW w:w="3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1C9B" w:rsidRPr="00781C9B" w:rsidRDefault="00781C9B" w:rsidP="009D6532">
            <w:pPr>
              <w:pStyle w:val="aa"/>
            </w:pPr>
            <w:r>
              <w:t>Карзевич Наталья Всеволодовна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81C9B" w:rsidRPr="00781C9B" w:rsidRDefault="00781C9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1C9B" w:rsidRPr="00781C9B" w:rsidRDefault="00781C9B" w:rsidP="009D6532">
            <w:pPr>
              <w:pStyle w:val="aa"/>
            </w:pPr>
          </w:p>
        </w:tc>
      </w:tr>
      <w:tr w:rsidR="00781C9B" w:rsidRPr="00781C9B" w:rsidTr="00781C9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81C9B" w:rsidRPr="00781C9B" w:rsidRDefault="00781C9B" w:rsidP="009D6532">
            <w:pPr>
              <w:pStyle w:val="aa"/>
              <w:rPr>
                <w:vertAlign w:val="superscript"/>
              </w:rPr>
            </w:pPr>
            <w:r w:rsidRPr="00781C9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81C9B" w:rsidRPr="00781C9B" w:rsidRDefault="00781C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81C9B" w:rsidRPr="00781C9B" w:rsidRDefault="00781C9B" w:rsidP="009D6532">
            <w:pPr>
              <w:pStyle w:val="aa"/>
              <w:rPr>
                <w:vertAlign w:val="superscript"/>
              </w:rPr>
            </w:pPr>
            <w:r w:rsidRPr="00781C9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81C9B" w:rsidRPr="00781C9B" w:rsidRDefault="00781C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524" w:type="dxa"/>
            <w:tcBorders>
              <w:top w:val="single" w:sz="4" w:space="0" w:color="auto"/>
            </w:tcBorders>
          </w:tcPr>
          <w:p w:rsidR="00781C9B" w:rsidRPr="00781C9B" w:rsidRDefault="00781C9B" w:rsidP="009D6532">
            <w:pPr>
              <w:pStyle w:val="aa"/>
              <w:rPr>
                <w:vertAlign w:val="superscript"/>
              </w:rPr>
            </w:pPr>
            <w:r w:rsidRPr="00781C9B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781C9B" w:rsidRPr="00781C9B" w:rsidRDefault="00781C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81C9B" w:rsidRPr="00781C9B" w:rsidRDefault="00781C9B" w:rsidP="009D6532">
            <w:pPr>
              <w:pStyle w:val="aa"/>
              <w:rPr>
                <w:vertAlign w:val="superscript"/>
              </w:rPr>
            </w:pPr>
            <w:r w:rsidRPr="00781C9B">
              <w:rPr>
                <w:vertAlign w:val="superscript"/>
              </w:rPr>
              <w:t>(дата)</w:t>
            </w:r>
          </w:p>
        </w:tc>
      </w:tr>
      <w:tr w:rsidR="00781C9B" w:rsidRPr="00781C9B" w:rsidTr="00781C9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1C9B" w:rsidRPr="00781C9B" w:rsidRDefault="00781C9B" w:rsidP="009D6532">
            <w:pPr>
              <w:pStyle w:val="aa"/>
            </w:pPr>
            <w:r>
              <w:t>Председатель Енисейской территориальной (бассейновой) организации Общественной организации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81C9B" w:rsidRPr="00781C9B" w:rsidRDefault="00781C9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1C9B" w:rsidRPr="00781C9B" w:rsidRDefault="00781C9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81C9B" w:rsidRPr="00781C9B" w:rsidRDefault="00781C9B" w:rsidP="009D6532">
            <w:pPr>
              <w:pStyle w:val="aa"/>
            </w:pPr>
          </w:p>
        </w:tc>
        <w:tc>
          <w:tcPr>
            <w:tcW w:w="3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1C9B" w:rsidRPr="00781C9B" w:rsidRDefault="00781C9B" w:rsidP="009D6532">
            <w:pPr>
              <w:pStyle w:val="aa"/>
            </w:pPr>
            <w:r>
              <w:t>Иванов Александр Анатольевич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81C9B" w:rsidRPr="00781C9B" w:rsidRDefault="00781C9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1C9B" w:rsidRPr="00781C9B" w:rsidRDefault="00781C9B" w:rsidP="009D6532">
            <w:pPr>
              <w:pStyle w:val="aa"/>
            </w:pPr>
          </w:p>
        </w:tc>
      </w:tr>
      <w:tr w:rsidR="00781C9B" w:rsidRPr="00781C9B" w:rsidTr="00781C9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81C9B" w:rsidRPr="00781C9B" w:rsidRDefault="00781C9B" w:rsidP="009D6532">
            <w:pPr>
              <w:pStyle w:val="aa"/>
              <w:rPr>
                <w:vertAlign w:val="superscript"/>
              </w:rPr>
            </w:pPr>
            <w:r w:rsidRPr="00781C9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81C9B" w:rsidRPr="00781C9B" w:rsidRDefault="00781C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81C9B" w:rsidRPr="00781C9B" w:rsidRDefault="00781C9B" w:rsidP="009D6532">
            <w:pPr>
              <w:pStyle w:val="aa"/>
              <w:rPr>
                <w:vertAlign w:val="superscript"/>
              </w:rPr>
            </w:pPr>
            <w:r w:rsidRPr="00781C9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81C9B" w:rsidRPr="00781C9B" w:rsidRDefault="00781C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524" w:type="dxa"/>
            <w:tcBorders>
              <w:top w:val="single" w:sz="4" w:space="0" w:color="auto"/>
            </w:tcBorders>
          </w:tcPr>
          <w:p w:rsidR="00781C9B" w:rsidRPr="00781C9B" w:rsidRDefault="00781C9B" w:rsidP="009D6532">
            <w:pPr>
              <w:pStyle w:val="aa"/>
              <w:rPr>
                <w:vertAlign w:val="superscript"/>
              </w:rPr>
            </w:pPr>
            <w:r w:rsidRPr="00781C9B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781C9B" w:rsidRPr="00781C9B" w:rsidRDefault="00781C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81C9B" w:rsidRPr="00781C9B" w:rsidRDefault="00781C9B" w:rsidP="009D6532">
            <w:pPr>
              <w:pStyle w:val="aa"/>
              <w:rPr>
                <w:vertAlign w:val="superscript"/>
              </w:rPr>
            </w:pPr>
            <w:r w:rsidRPr="00781C9B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Эксперт</w:t>
      </w:r>
      <w:r w:rsidR="00681D90">
        <w:t xml:space="preserve"> </w:t>
      </w:r>
      <w:r w:rsidRPr="003C5C39">
        <w:t>(</w:t>
      </w:r>
      <w:r w:rsidR="00681D90" w:rsidRPr="00681D90">
        <w:t>эксперты</w:t>
      </w:r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8A2DC5" w:rsidRPr="00781C9B" w:rsidTr="008A2DC5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781C9B" w:rsidRDefault="00781C9B" w:rsidP="00C45714">
            <w:pPr>
              <w:pStyle w:val="aa"/>
            </w:pPr>
            <w:r w:rsidRPr="00781C9B">
              <w:t>4536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781C9B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781C9B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781C9B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781C9B" w:rsidRDefault="00781C9B" w:rsidP="00C45714">
            <w:pPr>
              <w:pStyle w:val="aa"/>
            </w:pPr>
            <w:r w:rsidRPr="00781C9B">
              <w:t>Тарасова Юлия Васильевна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781C9B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781C9B" w:rsidRDefault="00781C9B" w:rsidP="00C45714">
            <w:pPr>
              <w:pStyle w:val="aa"/>
            </w:pPr>
            <w:r>
              <w:t>31.10.2025</w:t>
            </w:r>
          </w:p>
        </w:tc>
      </w:tr>
      <w:tr w:rsidR="008A2DC5" w:rsidRPr="00781C9B" w:rsidTr="008A2DC5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C45714" w:rsidRPr="008A2DC5" w:rsidRDefault="00781C9B" w:rsidP="00C45714">
            <w:pPr>
              <w:pStyle w:val="aa"/>
              <w:rPr>
                <w:b/>
                <w:vertAlign w:val="superscript"/>
              </w:rPr>
            </w:pPr>
            <w:r w:rsidRPr="008A2D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C45714" w:rsidRPr="008A2DC5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C45714" w:rsidRPr="008A2DC5" w:rsidRDefault="00781C9B" w:rsidP="00C45714">
            <w:pPr>
              <w:pStyle w:val="aa"/>
              <w:rPr>
                <w:b/>
                <w:vertAlign w:val="superscript"/>
              </w:rPr>
            </w:pPr>
            <w:r w:rsidRPr="008A2DC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C45714" w:rsidRPr="008A2DC5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C45714" w:rsidRPr="008A2DC5" w:rsidRDefault="00781C9B" w:rsidP="00C45714">
            <w:pPr>
              <w:pStyle w:val="aa"/>
              <w:rPr>
                <w:b/>
                <w:vertAlign w:val="superscript"/>
              </w:rPr>
            </w:pPr>
            <w:r w:rsidRPr="008A2DC5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  <w:shd w:val="clear" w:color="auto" w:fill="auto"/>
          </w:tcPr>
          <w:p w:rsidR="00C45714" w:rsidRPr="008A2DC5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45714" w:rsidRPr="008A2DC5" w:rsidRDefault="00781C9B" w:rsidP="00C45714">
            <w:pPr>
              <w:pStyle w:val="aa"/>
              <w:rPr>
                <w:vertAlign w:val="superscript"/>
              </w:rPr>
            </w:pPr>
            <w:r w:rsidRPr="008A2DC5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65E" w:rsidRPr="00781C9B" w:rsidRDefault="0068365E" w:rsidP="00781C9B">
      <w:pPr>
        <w:rPr>
          <w:szCs w:val="24"/>
        </w:rPr>
      </w:pPr>
      <w:r>
        <w:separator/>
      </w:r>
    </w:p>
  </w:endnote>
  <w:endnote w:type="continuationSeparator" w:id="0">
    <w:p w:rsidR="0068365E" w:rsidRPr="00781C9B" w:rsidRDefault="0068365E" w:rsidP="00781C9B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65E" w:rsidRPr="00781C9B" w:rsidRDefault="0068365E" w:rsidP="00781C9B">
      <w:pPr>
        <w:rPr>
          <w:szCs w:val="24"/>
        </w:rPr>
      </w:pPr>
      <w:r>
        <w:separator/>
      </w:r>
    </w:p>
  </w:footnote>
  <w:footnote w:type="continuationSeparator" w:id="0">
    <w:p w:rsidR="0068365E" w:rsidRPr="00781C9B" w:rsidRDefault="0068365E" w:rsidP="00781C9B">
      <w:pPr>
        <w:rPr>
          <w:szCs w:val="24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v_info1" w:val="     "/>
    <w:docVar w:name="adv_info2" w:val="     "/>
    <w:docVar w:name="adv_info3" w:val=" 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dop" w:val="Отсутствует"/>
    <w:docVar w:name="att_org_email" w:val="info@sarm.pro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Середа Эльгиза Хамидовна"/>
    <w:docVar w:name="ceh_info" w:val=" Акционерное общество &quot;Енисейское речное пароходство&quot; "/>
    <w:docVar w:name="close_doc_flag" w:val="0"/>
    <w:docVar w:name="doc_type" w:val="6"/>
    <w:docVar w:name="fill_date" w:val="31.10.2025"/>
    <w:docVar w:name="org_guid" w:val="8914D6E6FCE048399CA34637EA828DD3"/>
    <w:docVar w:name="org_id" w:val="163"/>
    <w:docVar w:name="org_name" w:val="     "/>
    <w:docVar w:name="pers_guids" w:val="009313B99240490ABC8EEA19F19A6286@"/>
    <w:docVar w:name="pers_snils" w:val="009313B99240490ABC8EEA19F19A6286@"/>
    <w:docVar w:name="podr_id" w:val="org_163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"/>
    <w:docVar w:name="pred_fio" w:val="Вотин Максим Святославович"/>
    <w:docVar w:name="prikaz_sout" w:val="817"/>
    <w:docVar w:name="rbtd_adr" w:val="     "/>
    <w:docVar w:name="rbtd_name" w:val="Акционерное общество &quot;Енисейское речное пароходство&quot;"/>
    <w:docVar w:name="sv_docs" w:val="1"/>
  </w:docVars>
  <w:rsids>
    <w:rsidRoot w:val="00781C9B"/>
    <w:rsid w:val="0002033E"/>
    <w:rsid w:val="00056BFC"/>
    <w:rsid w:val="0007776A"/>
    <w:rsid w:val="00092FE2"/>
    <w:rsid w:val="00093D2E"/>
    <w:rsid w:val="000C5130"/>
    <w:rsid w:val="00111E7B"/>
    <w:rsid w:val="00186E1B"/>
    <w:rsid w:val="00196135"/>
    <w:rsid w:val="001A7AC3"/>
    <w:rsid w:val="001B06AD"/>
    <w:rsid w:val="00237B32"/>
    <w:rsid w:val="003A1C01"/>
    <w:rsid w:val="003A2259"/>
    <w:rsid w:val="003C79E5"/>
    <w:rsid w:val="00477217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73E83"/>
    <w:rsid w:val="00584289"/>
    <w:rsid w:val="005F64E6"/>
    <w:rsid w:val="00607F99"/>
    <w:rsid w:val="0065289A"/>
    <w:rsid w:val="0067226F"/>
    <w:rsid w:val="00681D90"/>
    <w:rsid w:val="0068365E"/>
    <w:rsid w:val="006E662C"/>
    <w:rsid w:val="00725C51"/>
    <w:rsid w:val="00781C9B"/>
    <w:rsid w:val="007C488A"/>
    <w:rsid w:val="00820552"/>
    <w:rsid w:val="00827D7B"/>
    <w:rsid w:val="008A2DC5"/>
    <w:rsid w:val="008B4051"/>
    <w:rsid w:val="008C00EE"/>
    <w:rsid w:val="008C0968"/>
    <w:rsid w:val="008D342C"/>
    <w:rsid w:val="00922677"/>
    <w:rsid w:val="009647F7"/>
    <w:rsid w:val="00977246"/>
    <w:rsid w:val="009A1326"/>
    <w:rsid w:val="009D2207"/>
    <w:rsid w:val="009D4F5A"/>
    <w:rsid w:val="009D6532"/>
    <w:rsid w:val="00A026A4"/>
    <w:rsid w:val="00A567D1"/>
    <w:rsid w:val="00AE260A"/>
    <w:rsid w:val="00B12F45"/>
    <w:rsid w:val="00B1405F"/>
    <w:rsid w:val="00B3448B"/>
    <w:rsid w:val="00B54D16"/>
    <w:rsid w:val="00B5534B"/>
    <w:rsid w:val="00BA560A"/>
    <w:rsid w:val="00BB2554"/>
    <w:rsid w:val="00BD0A92"/>
    <w:rsid w:val="00C0355B"/>
    <w:rsid w:val="00C45714"/>
    <w:rsid w:val="00C93056"/>
    <w:rsid w:val="00CA2E96"/>
    <w:rsid w:val="00CD2568"/>
    <w:rsid w:val="00CD4C78"/>
    <w:rsid w:val="00D11966"/>
    <w:rsid w:val="00DB70BA"/>
    <w:rsid w:val="00DC0F74"/>
    <w:rsid w:val="00DD6622"/>
    <w:rsid w:val="00E12F21"/>
    <w:rsid w:val="00E25119"/>
    <w:rsid w:val="00E458F1"/>
    <w:rsid w:val="00EB7BDE"/>
    <w:rsid w:val="00EC5373"/>
    <w:rsid w:val="00F262EE"/>
    <w:rsid w:val="00F835B0"/>
    <w:rsid w:val="00F83C02"/>
    <w:rsid w:val="00FD4EE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67FF1D"/>
  <w15:docId w15:val="{0FDE0EED-9724-451B-963C-71BEAA0F7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781C9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781C9B"/>
    <w:rPr>
      <w:sz w:val="24"/>
    </w:rPr>
  </w:style>
  <w:style w:type="paragraph" w:styleId="ad">
    <w:name w:val="footer"/>
    <w:basedOn w:val="a"/>
    <w:link w:val="ae"/>
    <w:rsid w:val="00781C9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781C9B"/>
    <w:rPr>
      <w:sz w:val="24"/>
    </w:rPr>
  </w:style>
  <w:style w:type="paragraph" w:styleId="af">
    <w:name w:val="Balloon Text"/>
    <w:basedOn w:val="a"/>
    <w:link w:val="af0"/>
    <w:semiHidden/>
    <w:unhideWhenUsed/>
    <w:rsid w:val="00CD4C7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semiHidden/>
    <w:rsid w:val="00CD4C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27</TotalTime>
  <Pages>1</Pages>
  <Words>1693</Words>
  <Characters>9655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j.tarasova</dc:creator>
  <cp:keywords/>
  <dc:description/>
  <cp:lastModifiedBy>Карзевич Наталья Всеволодовна</cp:lastModifiedBy>
  <cp:revision>4</cp:revision>
  <cp:lastPrinted>2025-11-24T06:53:00Z</cp:lastPrinted>
  <dcterms:created xsi:type="dcterms:W3CDTF">2025-11-24T04:35:00Z</dcterms:created>
  <dcterms:modified xsi:type="dcterms:W3CDTF">2025-11-24T06:58:00Z</dcterms:modified>
</cp:coreProperties>
</file>